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FEE4A" w14:textId="77777777" w:rsidR="00757099" w:rsidRPr="007F05E6" w:rsidRDefault="00757099" w:rsidP="008F41D6">
      <w:pPr>
        <w:pStyle w:val="Unittitle"/>
      </w:pPr>
      <w:r>
        <w:t>1. Health and safety in construction</w:t>
      </w:r>
    </w:p>
    <w:p w14:paraId="37058837" w14:textId="77777777" w:rsidR="00757099" w:rsidRPr="00692A45" w:rsidRDefault="00757099" w:rsidP="00474F67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Safe systems</w:t>
      </w:r>
      <w:r w:rsidRPr="00692A45">
        <w:t xml:space="preserve"> (</w:t>
      </w:r>
      <w:r>
        <w:t>tutor</w:t>
      </w:r>
      <w:r w:rsidRPr="00692A45">
        <w:t>)</w:t>
      </w:r>
    </w:p>
    <w:p w14:paraId="6A477F38" w14:textId="77777777" w:rsidR="00757099" w:rsidRDefault="00757099" w:rsidP="000E2BB7">
      <w:r>
        <w:t>Complete the crossword by answering the questions below.</w:t>
      </w:r>
    </w:p>
    <w:p w14:paraId="53E86DFF" w14:textId="77777777" w:rsidR="00757099" w:rsidRDefault="00757099" w:rsidP="000E2BB7">
      <w:r>
        <w:t>Across</w:t>
      </w:r>
    </w:p>
    <w:p w14:paraId="16D0A3A2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5D224914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A warning sign is coloured what? (6)</w:t>
      </w:r>
    </w:p>
    <w:p w14:paraId="075A6C32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32F56B2B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Which regulation was introduced to control the exposure to hazardous substances? (5)</w:t>
      </w:r>
    </w:p>
    <w:p w14:paraId="0C1D2285" w14:textId="77777777" w:rsidR="00757099" w:rsidRDefault="00757099" w:rsidP="000E2BB7"/>
    <w:p w14:paraId="54C2103F" w14:textId="77777777" w:rsidR="00757099" w:rsidRDefault="00757099" w:rsidP="000E2BB7">
      <w:r>
        <w:t>Down</w:t>
      </w:r>
    </w:p>
    <w:p w14:paraId="33F6291D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Under COSHH a poisonous substance is classed as what? (5)</w:t>
      </w:r>
    </w:p>
    <w:p w14:paraId="05940A6A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(4,10)</w:t>
      </w:r>
    </w:p>
    <w:p w14:paraId="1B6045EC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5767382A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How many years does a SMSTS card last for? (4)</w:t>
      </w:r>
    </w:p>
    <w:p w14:paraId="2DE27D66" w14:textId="77777777" w:rsidR="00757099" w:rsidRDefault="00757099" w:rsidP="000E2B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757099" w14:paraId="31DF4E53" w14:textId="77777777" w:rsidTr="009C4623">
        <w:tc>
          <w:tcPr>
            <w:tcW w:w="804" w:type="dxa"/>
            <w:shd w:val="clear" w:color="auto" w:fill="000000" w:themeFill="text1"/>
          </w:tcPr>
          <w:p w14:paraId="64F1793C" w14:textId="77777777" w:rsidR="00757099" w:rsidRDefault="00757099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1EC4E211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2175E7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8B4DC95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2D7F2CC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2</w:t>
            </w:r>
            <w:r w:rsidRPr="007F2030">
              <w:rPr>
                <w:color w:val="FF0000"/>
              </w:rPr>
              <w:t xml:space="preserve"> R</w:t>
            </w:r>
          </w:p>
        </w:tc>
        <w:tc>
          <w:tcPr>
            <w:tcW w:w="802" w:type="dxa"/>
            <w:shd w:val="clear" w:color="auto" w:fill="000000" w:themeFill="text1"/>
          </w:tcPr>
          <w:p w14:paraId="02E5A75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505372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79E1CC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7C2B909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44177B1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E99B0F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926001E" w14:textId="77777777" w:rsidR="00757099" w:rsidRDefault="00757099" w:rsidP="009C4623">
            <w:pPr>
              <w:jc w:val="center"/>
            </w:pPr>
          </w:p>
        </w:tc>
      </w:tr>
      <w:tr w:rsidR="00757099" w14:paraId="41215D16" w14:textId="77777777" w:rsidTr="009C4623">
        <w:tc>
          <w:tcPr>
            <w:tcW w:w="804" w:type="dxa"/>
            <w:shd w:val="clear" w:color="auto" w:fill="000000" w:themeFill="text1"/>
          </w:tcPr>
          <w:p w14:paraId="5ECC8E4F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687C4377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35131C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92ADBB5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0C3B93FD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64A9043C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3145BE5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F1641D2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3E80922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7B309EF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A90F296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B73962" w14:textId="77777777" w:rsidR="00757099" w:rsidRDefault="00757099" w:rsidP="009C4623">
            <w:pPr>
              <w:jc w:val="center"/>
            </w:pPr>
          </w:p>
        </w:tc>
      </w:tr>
      <w:tr w:rsidR="00757099" w14:paraId="4FB944EF" w14:textId="77777777" w:rsidTr="009C4623">
        <w:tc>
          <w:tcPr>
            <w:tcW w:w="804" w:type="dxa"/>
            <w:shd w:val="clear" w:color="auto" w:fill="000000" w:themeFill="text1"/>
          </w:tcPr>
          <w:p w14:paraId="37FCF1D4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DD62DE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AADEBE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22FD5F2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602F8439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19F05A59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4C6C16E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47F75C2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4</w:t>
            </w:r>
            <w:r w:rsidRPr="007F2030">
              <w:rPr>
                <w:color w:val="FF0000"/>
              </w:rPr>
              <w:t xml:space="preserve"> F</w:t>
            </w:r>
          </w:p>
        </w:tc>
        <w:tc>
          <w:tcPr>
            <w:tcW w:w="796" w:type="dxa"/>
            <w:shd w:val="clear" w:color="auto" w:fill="000000" w:themeFill="text1"/>
          </w:tcPr>
          <w:p w14:paraId="7797DB33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7C11DDA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6A30471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6EE517F" w14:textId="77777777" w:rsidR="00757099" w:rsidRDefault="00757099" w:rsidP="009C4623">
            <w:pPr>
              <w:jc w:val="center"/>
            </w:pPr>
          </w:p>
        </w:tc>
      </w:tr>
      <w:tr w:rsidR="00757099" w14:paraId="0013564F" w14:textId="77777777" w:rsidTr="009C4623">
        <w:tc>
          <w:tcPr>
            <w:tcW w:w="804" w:type="dxa"/>
            <w:shd w:val="clear" w:color="auto" w:fill="000000" w:themeFill="text1"/>
          </w:tcPr>
          <w:p w14:paraId="11966FD3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34CB3D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409B1B5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3</w:t>
            </w:r>
            <w:r w:rsidRPr="007F2030">
              <w:rPr>
                <w:color w:val="FF0000"/>
              </w:rPr>
              <w:t xml:space="preserve"> L</w:t>
            </w:r>
          </w:p>
        </w:tc>
        <w:tc>
          <w:tcPr>
            <w:tcW w:w="799" w:type="dxa"/>
          </w:tcPr>
          <w:p w14:paraId="1973A35B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796" w:type="dxa"/>
          </w:tcPr>
          <w:p w14:paraId="044EA4F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K</w:t>
            </w:r>
          </w:p>
        </w:tc>
        <w:tc>
          <w:tcPr>
            <w:tcW w:w="802" w:type="dxa"/>
          </w:tcPr>
          <w:p w14:paraId="581C49F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</w:tcPr>
          <w:p w14:paraId="504E4A38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</w:tcPr>
          <w:p w14:paraId="668216BD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796" w:type="dxa"/>
          </w:tcPr>
          <w:p w14:paraId="27AF4D0B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H</w:t>
            </w:r>
          </w:p>
        </w:tc>
        <w:tc>
          <w:tcPr>
            <w:tcW w:w="777" w:type="dxa"/>
          </w:tcPr>
          <w:p w14:paraId="0B2B668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62" w:type="dxa"/>
          </w:tcPr>
          <w:p w14:paraId="1B0A1AF9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62" w:type="dxa"/>
          </w:tcPr>
          <w:p w14:paraId="6DB97D9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D</w:t>
            </w:r>
          </w:p>
        </w:tc>
      </w:tr>
      <w:tr w:rsidR="00757099" w14:paraId="5D90469D" w14:textId="77777777" w:rsidTr="009C4623">
        <w:tc>
          <w:tcPr>
            <w:tcW w:w="804" w:type="dxa"/>
            <w:shd w:val="clear" w:color="auto" w:fill="000000" w:themeFill="text1"/>
          </w:tcPr>
          <w:p w14:paraId="00E2C961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75435F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4A69D1D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6E624A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5618F2C4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A</w:t>
            </w:r>
          </w:p>
        </w:tc>
        <w:tc>
          <w:tcPr>
            <w:tcW w:w="802" w:type="dxa"/>
            <w:shd w:val="clear" w:color="auto" w:fill="000000" w:themeFill="text1"/>
          </w:tcPr>
          <w:p w14:paraId="16261BED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F0A1AF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51B8E3E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V</w:t>
            </w:r>
          </w:p>
        </w:tc>
        <w:tc>
          <w:tcPr>
            <w:tcW w:w="796" w:type="dxa"/>
            <w:shd w:val="clear" w:color="auto" w:fill="000000" w:themeFill="text1"/>
          </w:tcPr>
          <w:p w14:paraId="3D0BBF8D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06C06BA1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EEDA614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E0915A6" w14:textId="77777777" w:rsidR="00757099" w:rsidRDefault="00757099" w:rsidP="009C4623">
            <w:pPr>
              <w:jc w:val="center"/>
            </w:pPr>
          </w:p>
        </w:tc>
      </w:tr>
      <w:bookmarkEnd w:id="0"/>
      <w:tr w:rsidR="00757099" w14:paraId="0E720E71" w14:textId="77777777" w:rsidTr="009C4623">
        <w:tc>
          <w:tcPr>
            <w:tcW w:w="804" w:type="dxa"/>
            <w:shd w:val="clear" w:color="auto" w:fill="000000" w:themeFill="text1"/>
          </w:tcPr>
          <w:p w14:paraId="02F1CF8D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1B417E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0513C4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ED42ECD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5D145E3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716E510B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0280BA2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0B530A6A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796" w:type="dxa"/>
            <w:shd w:val="clear" w:color="auto" w:fill="000000" w:themeFill="text1"/>
          </w:tcPr>
          <w:p w14:paraId="0BC33FB4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C6FA2E6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1C92879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D227868" w14:textId="77777777" w:rsidR="00757099" w:rsidRDefault="00757099" w:rsidP="009C4623">
            <w:pPr>
              <w:jc w:val="center"/>
            </w:pPr>
          </w:p>
        </w:tc>
      </w:tr>
      <w:tr w:rsidR="00757099" w14:paraId="52B7170C" w14:textId="77777777" w:rsidTr="009C4623">
        <w:tc>
          <w:tcPr>
            <w:tcW w:w="804" w:type="dxa"/>
            <w:shd w:val="clear" w:color="auto" w:fill="000000" w:themeFill="text1"/>
          </w:tcPr>
          <w:p w14:paraId="48A0C4AA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AA58FC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891C29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30A0F1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43F18FB1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252244D5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EB7567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A7C670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1892494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54CFB9D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55D7235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CF30943" w14:textId="77777777" w:rsidR="00757099" w:rsidRDefault="00757099" w:rsidP="009C4623">
            <w:pPr>
              <w:jc w:val="center"/>
            </w:pPr>
          </w:p>
        </w:tc>
      </w:tr>
      <w:tr w:rsidR="00757099" w14:paraId="2672CC6F" w14:textId="77777777" w:rsidTr="009C4623">
        <w:tc>
          <w:tcPr>
            <w:tcW w:w="804" w:type="dxa"/>
            <w:shd w:val="clear" w:color="auto" w:fill="000000" w:themeFill="text1"/>
          </w:tcPr>
          <w:p w14:paraId="54FBFAAE" w14:textId="77777777" w:rsidR="00757099" w:rsidRDefault="00757099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61CCBE7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6B3286F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</w:tcPr>
          <w:p w14:paraId="2222D7F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2</w:t>
            </w:r>
            <w:r w:rsidRPr="007F2030">
              <w:rPr>
                <w:color w:val="FF0000"/>
              </w:rPr>
              <w:t xml:space="preserve"> Y</w:t>
            </w:r>
          </w:p>
        </w:tc>
        <w:tc>
          <w:tcPr>
            <w:tcW w:w="796" w:type="dxa"/>
          </w:tcPr>
          <w:p w14:paraId="2DC39D3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</w:tcPr>
          <w:p w14:paraId="4473C85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</w:tcPr>
          <w:p w14:paraId="28DA48CA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</w:tcPr>
          <w:p w14:paraId="59273F4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96" w:type="dxa"/>
          </w:tcPr>
          <w:p w14:paraId="51B3751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W</w:t>
            </w:r>
          </w:p>
        </w:tc>
        <w:tc>
          <w:tcPr>
            <w:tcW w:w="777" w:type="dxa"/>
            <w:shd w:val="clear" w:color="auto" w:fill="000000" w:themeFill="text1"/>
          </w:tcPr>
          <w:p w14:paraId="6C9FB537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5F7F238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4143645" w14:textId="77777777" w:rsidR="00757099" w:rsidRDefault="00757099" w:rsidP="009C4623">
            <w:pPr>
              <w:jc w:val="center"/>
            </w:pPr>
          </w:p>
        </w:tc>
      </w:tr>
      <w:bookmarkEnd w:id="1"/>
      <w:tr w:rsidR="00757099" w14:paraId="02B5CB3D" w14:textId="77777777" w:rsidTr="009C4623">
        <w:tc>
          <w:tcPr>
            <w:tcW w:w="804" w:type="dxa"/>
            <w:shd w:val="clear" w:color="auto" w:fill="000000" w:themeFill="text1"/>
          </w:tcPr>
          <w:p w14:paraId="1D199039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8BEA2A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4722F71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B92CF00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7A1C21B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244761D9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18183FE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0B1900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6EF0D78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BE4A5E3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DBCC185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D58CCCD" w14:textId="77777777" w:rsidR="00757099" w:rsidRDefault="00757099" w:rsidP="009C4623">
            <w:pPr>
              <w:jc w:val="center"/>
            </w:pPr>
          </w:p>
        </w:tc>
      </w:tr>
      <w:tr w:rsidR="00757099" w14:paraId="639B91FE" w14:textId="77777777" w:rsidTr="009C4623">
        <w:tc>
          <w:tcPr>
            <w:tcW w:w="804" w:type="dxa"/>
            <w:shd w:val="clear" w:color="auto" w:fill="000000" w:themeFill="text1"/>
          </w:tcPr>
          <w:p w14:paraId="134292E4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C0A035A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72F9253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70D531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05398A8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0B830E9E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DD48D21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E36FAA4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3E3A1C47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65B9A3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337582B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D3E2198" w14:textId="77777777" w:rsidR="00757099" w:rsidRDefault="00757099" w:rsidP="009C4623">
            <w:pPr>
              <w:jc w:val="center"/>
            </w:pPr>
          </w:p>
        </w:tc>
      </w:tr>
      <w:tr w:rsidR="00757099" w14:paraId="651B11A7" w14:textId="77777777" w:rsidTr="009C4623">
        <w:tc>
          <w:tcPr>
            <w:tcW w:w="804" w:type="dxa"/>
            <w:shd w:val="clear" w:color="auto" w:fill="000000" w:themeFill="text1"/>
          </w:tcPr>
          <w:p w14:paraId="623CABF1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C9D2141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311993F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530EF8A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116238F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M</w:t>
            </w:r>
          </w:p>
        </w:tc>
        <w:tc>
          <w:tcPr>
            <w:tcW w:w="802" w:type="dxa"/>
            <w:shd w:val="clear" w:color="auto" w:fill="000000" w:themeFill="text1"/>
          </w:tcPr>
          <w:p w14:paraId="002FCED9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1F050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2104E68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69CDFD8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44492B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B7DF7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A03F6AC" w14:textId="77777777" w:rsidR="00757099" w:rsidRDefault="00757099" w:rsidP="009C4623">
            <w:pPr>
              <w:jc w:val="center"/>
            </w:pPr>
          </w:p>
        </w:tc>
      </w:tr>
      <w:tr w:rsidR="00757099" w14:paraId="396F5090" w14:textId="77777777" w:rsidTr="009C4623">
        <w:tc>
          <w:tcPr>
            <w:tcW w:w="804" w:type="dxa"/>
            <w:shd w:val="clear" w:color="auto" w:fill="000000" w:themeFill="text1"/>
          </w:tcPr>
          <w:p w14:paraId="5A812675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7AD3AD6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BB6DF89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1AA62A8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3097C9B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4A21F63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13EEED61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3</w:t>
            </w:r>
            <w:r w:rsidRPr="007F2030">
              <w:rPr>
                <w:color w:val="FF0000"/>
              </w:rPr>
              <w:t xml:space="preserve"> B</w:t>
            </w:r>
          </w:p>
        </w:tc>
        <w:tc>
          <w:tcPr>
            <w:tcW w:w="802" w:type="dxa"/>
            <w:shd w:val="clear" w:color="auto" w:fill="000000" w:themeFill="text1"/>
          </w:tcPr>
          <w:p w14:paraId="5015567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DA2DDDC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C261777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C5F0233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3E453CB" w14:textId="77777777" w:rsidR="00757099" w:rsidRDefault="00757099" w:rsidP="009C4623">
            <w:pPr>
              <w:jc w:val="center"/>
            </w:pPr>
          </w:p>
        </w:tc>
      </w:tr>
      <w:tr w:rsidR="00757099" w14:paraId="21D2CCEA" w14:textId="77777777" w:rsidTr="009C4623">
        <w:tc>
          <w:tcPr>
            <w:tcW w:w="804" w:type="dxa"/>
            <w:shd w:val="clear" w:color="auto" w:fill="000000" w:themeFill="text1"/>
          </w:tcPr>
          <w:p w14:paraId="7E727887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0886D98B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1</w:t>
            </w:r>
            <w:r w:rsidRPr="007F2030">
              <w:rPr>
                <w:color w:val="FF0000"/>
              </w:rPr>
              <w:t xml:space="preserve"> T</w:t>
            </w:r>
          </w:p>
        </w:tc>
        <w:tc>
          <w:tcPr>
            <w:tcW w:w="802" w:type="dxa"/>
            <w:shd w:val="clear" w:color="auto" w:fill="000000" w:themeFill="text1"/>
          </w:tcPr>
          <w:p w14:paraId="38545EC5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7C48B0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6A164EC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N</w:t>
            </w:r>
          </w:p>
        </w:tc>
        <w:tc>
          <w:tcPr>
            <w:tcW w:w="802" w:type="dxa"/>
            <w:shd w:val="clear" w:color="auto" w:fill="000000" w:themeFill="text1"/>
          </w:tcPr>
          <w:p w14:paraId="74D8195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215095D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  <w:shd w:val="clear" w:color="auto" w:fill="000000" w:themeFill="text1"/>
          </w:tcPr>
          <w:p w14:paraId="2B91295B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AEC5023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6CB44E0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F1E307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43574E8" w14:textId="77777777" w:rsidR="00757099" w:rsidRDefault="00757099" w:rsidP="009C4623">
            <w:pPr>
              <w:jc w:val="center"/>
            </w:pPr>
          </w:p>
        </w:tc>
      </w:tr>
      <w:tr w:rsidR="00757099" w14:paraId="0C3E9C6E" w14:textId="77777777" w:rsidTr="009C4623">
        <w:tc>
          <w:tcPr>
            <w:tcW w:w="804" w:type="dxa"/>
          </w:tcPr>
          <w:p w14:paraId="2F0BDE5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1</w:t>
            </w:r>
            <w:r w:rsidRPr="007F2030">
              <w:rPr>
                <w:color w:val="FF0000"/>
              </w:rPr>
              <w:t xml:space="preserve"> C</w:t>
            </w:r>
          </w:p>
        </w:tc>
        <w:tc>
          <w:tcPr>
            <w:tcW w:w="804" w:type="dxa"/>
          </w:tcPr>
          <w:p w14:paraId="755C6A7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802" w:type="dxa"/>
          </w:tcPr>
          <w:p w14:paraId="756D5B6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N</w:t>
            </w:r>
          </w:p>
        </w:tc>
        <w:tc>
          <w:tcPr>
            <w:tcW w:w="799" w:type="dxa"/>
          </w:tcPr>
          <w:p w14:paraId="7F58682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796" w:type="dxa"/>
          </w:tcPr>
          <w:p w14:paraId="7DA0124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T</w:t>
            </w:r>
          </w:p>
        </w:tc>
        <w:tc>
          <w:tcPr>
            <w:tcW w:w="802" w:type="dxa"/>
          </w:tcPr>
          <w:p w14:paraId="00EB237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R</w:t>
            </w:r>
          </w:p>
        </w:tc>
        <w:tc>
          <w:tcPr>
            <w:tcW w:w="802" w:type="dxa"/>
          </w:tcPr>
          <w:p w14:paraId="57BC39B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U</w:t>
            </w:r>
          </w:p>
        </w:tc>
        <w:tc>
          <w:tcPr>
            <w:tcW w:w="802" w:type="dxa"/>
          </w:tcPr>
          <w:p w14:paraId="6AFEDEC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C</w:t>
            </w:r>
          </w:p>
        </w:tc>
        <w:tc>
          <w:tcPr>
            <w:tcW w:w="796" w:type="dxa"/>
          </w:tcPr>
          <w:p w14:paraId="4EB5273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T</w:t>
            </w:r>
          </w:p>
        </w:tc>
        <w:tc>
          <w:tcPr>
            <w:tcW w:w="777" w:type="dxa"/>
          </w:tcPr>
          <w:p w14:paraId="16AD9E48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762" w:type="dxa"/>
          </w:tcPr>
          <w:p w14:paraId="1D9DDFF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62" w:type="dxa"/>
          </w:tcPr>
          <w:p w14:paraId="4CA5B5D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N</w:t>
            </w:r>
          </w:p>
        </w:tc>
      </w:tr>
      <w:tr w:rsidR="00757099" w14:paraId="5D6A9542" w14:textId="77777777" w:rsidTr="009C4623">
        <w:tc>
          <w:tcPr>
            <w:tcW w:w="804" w:type="dxa"/>
            <w:shd w:val="clear" w:color="auto" w:fill="000000" w:themeFill="text1"/>
          </w:tcPr>
          <w:p w14:paraId="5903E3D4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05481AE1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X</w:t>
            </w:r>
          </w:p>
        </w:tc>
        <w:tc>
          <w:tcPr>
            <w:tcW w:w="802" w:type="dxa"/>
            <w:shd w:val="clear" w:color="auto" w:fill="000000" w:themeFill="text1"/>
          </w:tcPr>
          <w:p w14:paraId="3A3BDB91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5631B80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622BE76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DF1A136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19C2877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56D464FB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D32CF38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1446F9D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97A8C77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D6B6E13" w14:textId="77777777" w:rsidR="00757099" w:rsidRDefault="00757099" w:rsidP="009C4623">
            <w:pPr>
              <w:jc w:val="center"/>
            </w:pPr>
          </w:p>
        </w:tc>
      </w:tr>
      <w:tr w:rsidR="00757099" w14:paraId="4AC090AA" w14:textId="77777777" w:rsidTr="009C4623">
        <w:tc>
          <w:tcPr>
            <w:tcW w:w="804" w:type="dxa"/>
            <w:shd w:val="clear" w:color="auto" w:fill="000000" w:themeFill="text1"/>
          </w:tcPr>
          <w:p w14:paraId="5CECF452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0965C47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202F8298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9B1C7E0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44DC13B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5FABAA5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ED706FB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A33D07C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0D1DDEB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E3B550B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3A4436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757B4D2" w14:textId="77777777" w:rsidR="00757099" w:rsidRDefault="00757099" w:rsidP="009C4623">
            <w:pPr>
              <w:jc w:val="center"/>
            </w:pPr>
          </w:p>
        </w:tc>
      </w:tr>
      <w:tr w:rsidR="00757099" w14:paraId="2BF89647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587AA252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73B2187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4</w:t>
            </w:r>
            <w:r w:rsidRPr="007F2030">
              <w:rPr>
                <w:color w:val="FF0000"/>
              </w:rPr>
              <w:t xml:space="preserve"> C</w:t>
            </w:r>
          </w:p>
        </w:tc>
        <w:tc>
          <w:tcPr>
            <w:tcW w:w="802" w:type="dxa"/>
          </w:tcPr>
          <w:p w14:paraId="1260ECDD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99" w:type="dxa"/>
          </w:tcPr>
          <w:p w14:paraId="2B6BA22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796" w:type="dxa"/>
          </w:tcPr>
          <w:p w14:paraId="5B38205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H</w:t>
            </w:r>
          </w:p>
        </w:tc>
        <w:tc>
          <w:tcPr>
            <w:tcW w:w="802" w:type="dxa"/>
          </w:tcPr>
          <w:p w14:paraId="133D543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H</w:t>
            </w:r>
          </w:p>
        </w:tc>
        <w:tc>
          <w:tcPr>
            <w:tcW w:w="802" w:type="dxa"/>
            <w:shd w:val="clear" w:color="auto" w:fill="000000" w:themeFill="text1"/>
          </w:tcPr>
          <w:p w14:paraId="32D58F9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F15444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63A7D15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CDD7A4E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7A9B67C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4CA9D12" w14:textId="77777777" w:rsidR="00757099" w:rsidRDefault="00757099" w:rsidP="009C4623">
            <w:pPr>
              <w:jc w:val="center"/>
            </w:pPr>
          </w:p>
        </w:tc>
      </w:tr>
    </w:tbl>
    <w:p w14:paraId="32386F52" w14:textId="77777777" w:rsidR="006E1028" w:rsidRDefault="006E1028" w:rsidP="0075709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56948" w14:textId="77777777" w:rsidR="00757099" w:rsidRDefault="00757099">
      <w:pPr>
        <w:spacing w:before="0" w:after="0"/>
      </w:pPr>
      <w:r>
        <w:separator/>
      </w:r>
    </w:p>
  </w:endnote>
  <w:endnote w:type="continuationSeparator" w:id="0">
    <w:p w14:paraId="6E9E773C" w14:textId="77777777" w:rsidR="00757099" w:rsidRDefault="007570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8734" w14:textId="77777777" w:rsidR="00DC1259" w:rsidRDefault="00DC12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EAA9" w14:textId="4A71C39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57112F5C" wp14:editId="538E43A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DC1259">
      <w:t xml:space="preserve">                 </w:t>
    </w:r>
    <w:r w:rsidR="00DC1259" w:rsidRPr="00DC1259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9691" w14:textId="77777777" w:rsidR="00DC1259" w:rsidRDefault="00DC1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7B20" w14:textId="77777777" w:rsidR="00757099" w:rsidRDefault="00757099">
      <w:pPr>
        <w:spacing w:before="0" w:after="0"/>
      </w:pPr>
      <w:r>
        <w:separator/>
      </w:r>
    </w:p>
  </w:footnote>
  <w:footnote w:type="continuationSeparator" w:id="0">
    <w:p w14:paraId="4D515FB9" w14:textId="77777777" w:rsidR="00757099" w:rsidRDefault="007570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5B81" w14:textId="77777777" w:rsidR="00DC1259" w:rsidRDefault="00DC12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138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2F1763D" wp14:editId="4451E15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6A3DC5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43DD47E" wp14:editId="230DA71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A14B6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5B21B" w14:textId="77777777" w:rsidR="00DC1259" w:rsidRDefault="00DC12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099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7099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C1259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CA3839"/>
  <w15:docId w15:val="{E59882D2-6A3E-4DE5-A4D8-0861C645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757099"/>
    <w:pPr>
      <w:ind w:left="720"/>
      <w:contextualSpacing/>
    </w:pPr>
  </w:style>
  <w:style w:type="table" w:styleId="TableGrid">
    <w:name w:val="Table Grid"/>
    <w:basedOn w:val="TableNormal"/>
    <w:rsid w:val="00757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C944DF-A1C5-48C5-BB23-3410E95C1E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242F70-29D0-4E76-91AC-E5AA131CB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6D3A8C-B748-4E66-863C-DD09545A0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2021-06-22T10:41:00Z</dcterms:created>
  <dcterms:modified xsi:type="dcterms:W3CDTF">2021-08-02T10:17:00Z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